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D95E2" w14:textId="77777777" w:rsidR="00056FF0" w:rsidRDefault="00056FF0" w:rsidP="00056F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CHIRCHEMAN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14:paraId="3C7BFC4F" w14:textId="77777777" w:rsidR="00056FF0" w:rsidRDefault="00056FF0" w:rsidP="00056F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Eastbourne, Sussex. Husbandman.</w:t>
      </w:r>
    </w:p>
    <w:p w14:paraId="7B8B2A41" w14:textId="77777777" w:rsidR="00056FF0" w:rsidRDefault="00056FF0" w:rsidP="00056F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4E0EB5D" w14:textId="77777777" w:rsidR="00056FF0" w:rsidRDefault="00056FF0" w:rsidP="00056F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3B20A0D" w14:textId="77777777" w:rsidR="00056FF0" w:rsidRDefault="00056FF0" w:rsidP="00056F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1422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Turnour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mercer(q.v.), brought a plaint of debt against him,</w:t>
      </w:r>
    </w:p>
    <w:p w14:paraId="40388890" w14:textId="77777777" w:rsidR="00056FF0" w:rsidRPr="008841D7" w:rsidRDefault="00056FF0" w:rsidP="00056F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Grymmesby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Vicar of Northolt(q.v.), Sir 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Bowet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Peter</w:t>
      </w:r>
    </w:p>
    <w:p w14:paraId="53DBCF1B" w14:textId="77777777" w:rsidR="00056FF0" w:rsidRDefault="00056FF0" w:rsidP="00056F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Fysshpole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cutler(q.v.), and John Cromwell of Southwark(q.v.).</w:t>
      </w:r>
    </w:p>
    <w:p w14:paraId="32A533FF" w14:textId="77777777" w:rsidR="00056FF0" w:rsidRDefault="00056FF0" w:rsidP="00056F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1D2FD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http://aalt.law.uh.edu/Indices/CP40Indices/CP40no647/CP40no647Pl.htm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6C89AC7" w14:textId="77777777" w:rsidR="00056FF0" w:rsidRDefault="00056FF0" w:rsidP="00056F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8E66F4D" w14:textId="77777777" w:rsidR="00056FF0" w:rsidRDefault="00056FF0" w:rsidP="00056F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B48C0DB" w14:textId="77777777" w:rsidR="00056FF0" w:rsidRDefault="00056FF0" w:rsidP="00056FF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July 2022</w:t>
      </w:r>
    </w:p>
    <w:p w14:paraId="1873FA0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AE0A6" w14:textId="77777777" w:rsidR="00056FF0" w:rsidRDefault="00056FF0" w:rsidP="009139A6">
      <w:r>
        <w:separator/>
      </w:r>
    </w:p>
  </w:endnote>
  <w:endnote w:type="continuationSeparator" w:id="0">
    <w:p w14:paraId="6A402536" w14:textId="77777777" w:rsidR="00056FF0" w:rsidRDefault="00056F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6B2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FF8E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351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A9EBA" w14:textId="77777777" w:rsidR="00056FF0" w:rsidRDefault="00056FF0" w:rsidP="009139A6">
      <w:r>
        <w:separator/>
      </w:r>
    </w:p>
  </w:footnote>
  <w:footnote w:type="continuationSeparator" w:id="0">
    <w:p w14:paraId="0B99D0D2" w14:textId="77777777" w:rsidR="00056FF0" w:rsidRDefault="00056F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C3F0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FFF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108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FF0"/>
    <w:rsid w:val="00056FF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C3359"/>
  <w15:chartTrackingRefBased/>
  <w15:docId w15:val="{CE912EB1-4E45-4E1C-A57A-F3273D7C0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56F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2022-07-11T08:47:00Z</dcterms:created>
  <dcterms:modified xsi:type="dcterms:W3CDTF">2022-07-11T08:47:00Z</dcterms:modified>
</cp:coreProperties>
</file>